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F1B29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p0gEZ3CokCORv0l9gfgJyL5Unq595egPOWP8e45XlSMY7i15bwHVmIH6N6iEZvuBi6mJgundb1SiXQcN62uQ==" w:salt="+dK47D0DoFCN8qhK4YmG0Q=="/>
  <w:defaultTabStop w:val="709"/>
  <w:autoHyphenation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95785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03A30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90B26B27B3964A94A75088919F7E75" ma:contentTypeVersion="3" ma:contentTypeDescription="Ein neues Dokument erstellen." ma:contentTypeScope="" ma:versionID="00e31c2196b3b480f1b9b5adbd366ca1">
  <xsd:schema xmlns:xsd="http://www.w3.org/2001/XMLSchema" xmlns:xs="http://www.w3.org/2001/XMLSchema" xmlns:p="http://schemas.microsoft.com/office/2006/metadata/properties" xmlns:ns2="bdec7710-6256-4361-bb63-0073fc1353d4" targetNamespace="http://schemas.microsoft.com/office/2006/metadata/properties" ma:root="true" ma:fieldsID="63f1d7d1e052412534ddb7b90bb5f0c8" ns2:_="">
    <xsd:import namespace="bdec7710-6256-4361-bb63-0073fc135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c7710-6256-4361-bb63-0073fc1353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2B6E43-A623-46EC-86D7-D060A69654D4}"/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20</cp:revision>
  <cp:lastPrinted>2019-02-07T07:46:00Z</cp:lastPrinted>
  <dcterms:created xsi:type="dcterms:W3CDTF">2019-10-25T08:12:00Z</dcterms:created>
  <dcterms:modified xsi:type="dcterms:W3CDTF">2025-09-26T08:31:00Z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0x0101003390B26B27B3964A94A75088919F7E75</vt:lpwstr>
  </property>
  <property fmtid="{D5CDD505-2E9C-101B-9397-08002B2CF9AE}" pid="12" name="Order">
    <vt:r8>186800</vt:r8>
  </property>
</Properties>
</file>